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CC" w:rsidRDefault="00B173C3" w:rsidP="00ED4BCC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BCC" w:rsidRDefault="00ED4BCC" w:rsidP="00ED4BC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ED4BCC" w:rsidRDefault="006C7195" w:rsidP="00ED4BCC">
      <w:pPr>
        <w:jc w:val="center"/>
        <w:rPr>
          <w:b/>
          <w:sz w:val="30"/>
        </w:rPr>
      </w:pPr>
      <w:r>
        <w:rPr>
          <w:b/>
          <w:sz w:val="30"/>
        </w:rPr>
        <w:t xml:space="preserve">Администрация </w:t>
      </w:r>
      <w:r w:rsidR="00ED4BCC">
        <w:rPr>
          <w:b/>
          <w:sz w:val="30"/>
        </w:rPr>
        <w:t>муниципального района «Заполярный район»</w:t>
      </w:r>
    </w:p>
    <w:p w:rsidR="00ED4BCC" w:rsidRDefault="00ED4BCC" w:rsidP="00ED4BCC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D4BCC" w:rsidRDefault="0017565F" w:rsidP="00ED4BCC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 16.05</w:t>
      </w:r>
      <w:r w:rsidR="009A4CB9">
        <w:rPr>
          <w:b/>
          <w:sz w:val="28"/>
          <w:szCs w:val="28"/>
          <w:u w:val="single"/>
        </w:rPr>
        <w:t>.201</w:t>
      </w:r>
      <w:r>
        <w:rPr>
          <w:b/>
          <w:sz w:val="28"/>
          <w:szCs w:val="28"/>
          <w:u w:val="single"/>
        </w:rPr>
        <w:t>4 № 991</w:t>
      </w:r>
      <w:r w:rsidR="00ED4BCC">
        <w:rPr>
          <w:b/>
          <w:sz w:val="28"/>
          <w:szCs w:val="28"/>
          <w:u w:val="single"/>
        </w:rPr>
        <w:t xml:space="preserve"> </w:t>
      </w:r>
      <w:proofErr w:type="gramStart"/>
      <w:r w:rsidR="00ED4BCC">
        <w:rPr>
          <w:b/>
          <w:sz w:val="28"/>
          <w:szCs w:val="28"/>
          <w:u w:val="single"/>
        </w:rPr>
        <w:t>п</w:t>
      </w:r>
      <w:proofErr w:type="gramEnd"/>
    </w:p>
    <w:p w:rsidR="00ED4BCC" w:rsidRDefault="00ED4BCC" w:rsidP="00ED4BCC">
      <w:pPr>
        <w:spacing w:after="480"/>
        <w:ind w:left="567"/>
        <w:rPr>
          <w:sz w:val="20"/>
        </w:rPr>
      </w:pPr>
      <w:r>
        <w:rPr>
          <w:sz w:val="20"/>
        </w:rPr>
        <w:t xml:space="preserve">п. Искателей </w:t>
      </w:r>
    </w:p>
    <w:p w:rsidR="00B173C3" w:rsidRPr="00AD2570" w:rsidRDefault="00B173C3" w:rsidP="00B173C3">
      <w:pPr>
        <w:shd w:val="clear" w:color="auto" w:fill="FFFFFF"/>
        <w:ind w:right="5246"/>
        <w:jc w:val="both"/>
        <w:rPr>
          <w:spacing w:val="-2"/>
          <w:sz w:val="20"/>
          <w:szCs w:val="20"/>
        </w:rPr>
      </w:pPr>
      <w:r w:rsidRPr="00AD2570">
        <w:rPr>
          <w:spacing w:val="-2"/>
          <w:sz w:val="20"/>
          <w:szCs w:val="20"/>
        </w:rPr>
        <w:t>О внесении изменений в приложение    № 1 к постановлению Администрации Заполярного района от 16.01.2013         № 27п «Об образовании избирательных участков на территории муниципального района «Заполярный район»</w:t>
      </w:r>
    </w:p>
    <w:p w:rsidR="00B173C3" w:rsidRPr="00510DA6" w:rsidRDefault="00B173C3" w:rsidP="00B173C3">
      <w:pPr>
        <w:jc w:val="both"/>
        <w:outlineLvl w:val="0"/>
      </w:pPr>
    </w:p>
    <w:p w:rsidR="00B173C3" w:rsidRPr="00510DA6" w:rsidRDefault="00B173C3" w:rsidP="00B173C3">
      <w:pPr>
        <w:jc w:val="both"/>
        <w:outlineLvl w:val="0"/>
      </w:pPr>
    </w:p>
    <w:p w:rsidR="00B173C3" w:rsidRPr="00510DA6" w:rsidRDefault="00B173C3" w:rsidP="00B173C3">
      <w:pPr>
        <w:ind w:firstLine="540"/>
        <w:jc w:val="both"/>
        <w:rPr>
          <w:sz w:val="26"/>
          <w:szCs w:val="26"/>
        </w:rPr>
      </w:pPr>
      <w:r w:rsidRPr="00510DA6">
        <w:rPr>
          <w:sz w:val="26"/>
          <w:szCs w:val="26"/>
        </w:rPr>
        <w:t>В целях обеспечения реализации избирательных прав граждан, в соответствии с Федеральным законом от 12.06.2002 № 67-ФЗ «Об основных гарантиях избирательных прав и права на участие в референдуме граждан Российской Федерации», по согласованию с территориальной избирательной комиссией МО «Муниципа</w:t>
      </w:r>
      <w:r w:rsidR="002D3EEC">
        <w:rPr>
          <w:sz w:val="26"/>
          <w:szCs w:val="26"/>
        </w:rPr>
        <w:t xml:space="preserve">льный район «Заполярный район» </w:t>
      </w:r>
      <w:bookmarkStart w:id="0" w:name="_GoBack"/>
      <w:r w:rsidR="002D3EEC">
        <w:rPr>
          <w:sz w:val="26"/>
          <w:szCs w:val="26"/>
        </w:rPr>
        <w:t>А</w:t>
      </w:r>
      <w:r w:rsidRPr="00510DA6">
        <w:rPr>
          <w:sz w:val="26"/>
          <w:szCs w:val="26"/>
        </w:rPr>
        <w:t>дминистрация муниципального района</w:t>
      </w:r>
      <w:r w:rsidR="002D3EEC">
        <w:rPr>
          <w:sz w:val="26"/>
          <w:szCs w:val="26"/>
        </w:rPr>
        <w:t xml:space="preserve"> «Заполярный район» ПОСТАНОВЛЯЕТ</w:t>
      </w:r>
      <w:bookmarkEnd w:id="0"/>
      <w:r w:rsidRPr="00510DA6">
        <w:rPr>
          <w:sz w:val="26"/>
          <w:szCs w:val="26"/>
        </w:rPr>
        <w:t>:</w:t>
      </w:r>
    </w:p>
    <w:p w:rsidR="00B173C3" w:rsidRDefault="00B173C3" w:rsidP="00B173C3">
      <w:pPr>
        <w:ind w:firstLine="540"/>
        <w:jc w:val="both"/>
        <w:rPr>
          <w:sz w:val="26"/>
          <w:szCs w:val="26"/>
        </w:rPr>
      </w:pPr>
      <w:r w:rsidRPr="00510DA6">
        <w:rPr>
          <w:sz w:val="26"/>
          <w:szCs w:val="26"/>
        </w:rPr>
        <w:t>1. Внести в приложение № 1 к постановлению Администрации муниципального района «Заполярный район» от 16.01.2013 № 27п «Об образовании избирательных участков на территории муниципального района «Заполярный район» следующие изменения и дополнения:</w:t>
      </w:r>
    </w:p>
    <w:p w:rsidR="00B173C3" w:rsidRPr="00AD2EA7" w:rsidRDefault="00B173C3" w:rsidP="00B173C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Pr="00510DA6">
        <w:rPr>
          <w:sz w:val="26"/>
          <w:szCs w:val="26"/>
        </w:rPr>
        <w:t xml:space="preserve">В строке «Участок № </w:t>
      </w:r>
      <w:r>
        <w:rPr>
          <w:sz w:val="26"/>
          <w:szCs w:val="26"/>
        </w:rPr>
        <w:t>2</w:t>
      </w:r>
      <w:r w:rsidRPr="00510DA6">
        <w:rPr>
          <w:sz w:val="26"/>
          <w:szCs w:val="26"/>
        </w:rPr>
        <w:t>» столб</w:t>
      </w:r>
      <w:r>
        <w:rPr>
          <w:sz w:val="26"/>
          <w:szCs w:val="26"/>
        </w:rPr>
        <w:t>е</w:t>
      </w:r>
      <w:r w:rsidRPr="00510DA6">
        <w:rPr>
          <w:sz w:val="26"/>
          <w:szCs w:val="26"/>
        </w:rPr>
        <w:t xml:space="preserve">ц «Границы избирательных участков, </w:t>
      </w:r>
      <w:r w:rsidRPr="00AD2EA7">
        <w:rPr>
          <w:sz w:val="26"/>
          <w:szCs w:val="26"/>
        </w:rPr>
        <w:t xml:space="preserve">расположение участковых избирательных комиссий, контактные телефоны» изложить в новой редакции: «Территория деревни Кия (УИК в помещении дома </w:t>
      </w:r>
      <w:proofErr w:type="spellStart"/>
      <w:r w:rsidRPr="00AD2EA7">
        <w:rPr>
          <w:sz w:val="26"/>
          <w:szCs w:val="26"/>
        </w:rPr>
        <w:t>киновидеопоказа</w:t>
      </w:r>
      <w:proofErr w:type="spellEnd"/>
      <w:r w:rsidRPr="00AD2EA7">
        <w:rPr>
          <w:sz w:val="26"/>
          <w:szCs w:val="26"/>
        </w:rPr>
        <w:t xml:space="preserve"> по адресу: д. Кия, дом 19, телефон старосты 8-818-57-2-</w:t>
      </w:r>
      <w:r>
        <w:rPr>
          <w:sz w:val="26"/>
          <w:szCs w:val="26"/>
        </w:rPr>
        <w:t>2</w:t>
      </w:r>
      <w:r w:rsidRPr="00AD2EA7">
        <w:rPr>
          <w:sz w:val="26"/>
          <w:szCs w:val="26"/>
        </w:rPr>
        <w:t>1-40)»</w:t>
      </w:r>
      <w:r>
        <w:rPr>
          <w:sz w:val="26"/>
          <w:szCs w:val="26"/>
        </w:rPr>
        <w:t>.</w:t>
      </w:r>
    </w:p>
    <w:p w:rsidR="00B173C3" w:rsidRDefault="00B173C3" w:rsidP="00B173C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510DA6">
        <w:rPr>
          <w:sz w:val="26"/>
          <w:szCs w:val="26"/>
        </w:rPr>
        <w:t xml:space="preserve">В строке «Участок № </w:t>
      </w:r>
      <w:r>
        <w:rPr>
          <w:sz w:val="26"/>
          <w:szCs w:val="26"/>
        </w:rPr>
        <w:t>13</w:t>
      </w:r>
      <w:r w:rsidRPr="00510DA6">
        <w:rPr>
          <w:sz w:val="26"/>
          <w:szCs w:val="26"/>
        </w:rPr>
        <w:t>» столб</w:t>
      </w:r>
      <w:r>
        <w:rPr>
          <w:sz w:val="26"/>
          <w:szCs w:val="26"/>
        </w:rPr>
        <w:t>е</w:t>
      </w:r>
      <w:r w:rsidRPr="00510DA6">
        <w:rPr>
          <w:sz w:val="26"/>
          <w:szCs w:val="26"/>
        </w:rPr>
        <w:t>ц «Границы избирательных участков, расположение участковых избирательных комиссий, контактные телефоны»</w:t>
      </w:r>
      <w:r>
        <w:rPr>
          <w:sz w:val="26"/>
          <w:szCs w:val="26"/>
        </w:rPr>
        <w:t xml:space="preserve"> изложить в новой редакции: «Территория деревни Чижи (УИК в помещении КДУ по адресу: д. Чижа, ул. Бармина, д. 1в, тел. 8-818-57-2-34-90)».</w:t>
      </w:r>
    </w:p>
    <w:p w:rsidR="00B173C3" w:rsidRDefault="00B173C3" w:rsidP="00B173C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Pr="00510DA6">
        <w:rPr>
          <w:sz w:val="26"/>
          <w:szCs w:val="26"/>
        </w:rPr>
        <w:t xml:space="preserve">В строке «Участок № </w:t>
      </w:r>
      <w:r>
        <w:rPr>
          <w:sz w:val="26"/>
          <w:szCs w:val="26"/>
        </w:rPr>
        <w:t>25</w:t>
      </w:r>
      <w:r w:rsidRPr="00510DA6">
        <w:rPr>
          <w:sz w:val="26"/>
          <w:szCs w:val="26"/>
        </w:rPr>
        <w:t>» столб</w:t>
      </w:r>
      <w:r>
        <w:rPr>
          <w:sz w:val="26"/>
          <w:szCs w:val="26"/>
        </w:rPr>
        <w:t>е</w:t>
      </w:r>
      <w:r w:rsidRPr="00510DA6">
        <w:rPr>
          <w:sz w:val="26"/>
          <w:szCs w:val="26"/>
        </w:rPr>
        <w:t>ц «Границы избирательных участков, расположение участковых избирательных комиссий, контактные телефоны»</w:t>
      </w:r>
      <w:r>
        <w:rPr>
          <w:sz w:val="26"/>
          <w:szCs w:val="26"/>
        </w:rPr>
        <w:t xml:space="preserve"> изложить в новой редакции: «Территория села </w:t>
      </w:r>
      <w:proofErr w:type="spellStart"/>
      <w:r>
        <w:rPr>
          <w:sz w:val="26"/>
          <w:szCs w:val="26"/>
        </w:rPr>
        <w:t>Тельвиска</w:t>
      </w:r>
      <w:proofErr w:type="spellEnd"/>
      <w:r>
        <w:rPr>
          <w:sz w:val="26"/>
          <w:szCs w:val="26"/>
        </w:rPr>
        <w:t xml:space="preserve">, деревни Устье (УИК в помещении Дома культуры по адресу: с. </w:t>
      </w:r>
      <w:proofErr w:type="spellStart"/>
      <w:r>
        <w:rPr>
          <w:sz w:val="26"/>
          <w:szCs w:val="26"/>
        </w:rPr>
        <w:t>Тельвиска</w:t>
      </w:r>
      <w:proofErr w:type="spellEnd"/>
      <w:r>
        <w:rPr>
          <w:sz w:val="26"/>
          <w:szCs w:val="26"/>
        </w:rPr>
        <w:t>, ул. Центральная, д. 19, тел. 39-1-45)».</w:t>
      </w:r>
    </w:p>
    <w:p w:rsidR="00B173C3" w:rsidRPr="00FE3B76" w:rsidRDefault="00B173C3" w:rsidP="00B173C3">
      <w:pPr>
        <w:ind w:firstLine="540"/>
        <w:jc w:val="both"/>
        <w:rPr>
          <w:sz w:val="26"/>
          <w:szCs w:val="26"/>
        </w:rPr>
      </w:pPr>
      <w:r w:rsidRPr="00510DA6">
        <w:rPr>
          <w:sz w:val="26"/>
          <w:szCs w:val="26"/>
        </w:rPr>
        <w:t>1.</w:t>
      </w:r>
      <w:r>
        <w:rPr>
          <w:sz w:val="26"/>
          <w:szCs w:val="26"/>
        </w:rPr>
        <w:t>4</w:t>
      </w:r>
      <w:r w:rsidRPr="00510DA6">
        <w:rPr>
          <w:sz w:val="26"/>
          <w:szCs w:val="26"/>
        </w:rPr>
        <w:t xml:space="preserve">. В строке «Участок № 36» столбца «Границы избирательных участков, расположение участковых избирательных комиссий, контактные телефоны» абзац </w:t>
      </w:r>
      <w:r w:rsidRPr="00FE3B76">
        <w:rPr>
          <w:sz w:val="26"/>
          <w:szCs w:val="26"/>
        </w:rPr>
        <w:t>третий изложить в следующей редакции: «- улица Поморская, дома № 1, 2а, 3, 3а, 4, 5, 6, 7, 8, 10, 10а, 12, 14».</w:t>
      </w:r>
    </w:p>
    <w:p w:rsidR="00B173C3" w:rsidRPr="00510DA6" w:rsidRDefault="00B173C3" w:rsidP="00B173C3">
      <w:pPr>
        <w:ind w:firstLine="540"/>
        <w:jc w:val="both"/>
        <w:rPr>
          <w:sz w:val="26"/>
          <w:szCs w:val="26"/>
        </w:rPr>
      </w:pPr>
      <w:r w:rsidRPr="00FE3B76">
        <w:rPr>
          <w:sz w:val="26"/>
          <w:szCs w:val="26"/>
        </w:rPr>
        <w:t>1.</w:t>
      </w:r>
      <w:r>
        <w:rPr>
          <w:sz w:val="26"/>
          <w:szCs w:val="26"/>
        </w:rPr>
        <w:t>5</w:t>
      </w:r>
      <w:r w:rsidRPr="00FE3B76">
        <w:rPr>
          <w:sz w:val="26"/>
          <w:szCs w:val="26"/>
        </w:rPr>
        <w:t xml:space="preserve">. В строке «Участок № 36» столбца «Границы избирательных участков, расположение участковых избирательных комиссий, контактные телефоны» абзац </w:t>
      </w:r>
      <w:r w:rsidRPr="00FE3B76">
        <w:rPr>
          <w:sz w:val="26"/>
          <w:szCs w:val="26"/>
        </w:rPr>
        <w:lastRenderedPageBreak/>
        <w:t>третий изложить в следующей редакции: «- улица Монтажников, дома № 9, 10, 12, 13, 14, 16, 17а».</w:t>
      </w:r>
    </w:p>
    <w:p w:rsidR="00B173C3" w:rsidRPr="00510DA6" w:rsidRDefault="00B173C3" w:rsidP="00B173C3">
      <w:pPr>
        <w:ind w:firstLine="540"/>
        <w:jc w:val="both"/>
        <w:rPr>
          <w:sz w:val="26"/>
          <w:szCs w:val="26"/>
        </w:rPr>
      </w:pPr>
      <w:r w:rsidRPr="00510DA6">
        <w:rPr>
          <w:sz w:val="26"/>
          <w:szCs w:val="26"/>
        </w:rPr>
        <w:t>1.</w:t>
      </w:r>
      <w:r>
        <w:rPr>
          <w:sz w:val="26"/>
          <w:szCs w:val="26"/>
        </w:rPr>
        <w:t>6</w:t>
      </w:r>
      <w:r w:rsidRPr="00510DA6">
        <w:rPr>
          <w:sz w:val="26"/>
          <w:szCs w:val="26"/>
        </w:rPr>
        <w:t xml:space="preserve">. В строке «Участок № 37» столбца «Границы избирательных участков, </w:t>
      </w:r>
      <w:r w:rsidRPr="00FE3B76">
        <w:rPr>
          <w:sz w:val="26"/>
          <w:szCs w:val="26"/>
        </w:rPr>
        <w:t xml:space="preserve">расположение участковых избирательных комиссий, контактные телефоны» абзац второй изложить в следующей редакции: «- улица </w:t>
      </w:r>
      <w:proofErr w:type="spellStart"/>
      <w:r w:rsidRPr="00FE3B76">
        <w:rPr>
          <w:sz w:val="26"/>
          <w:szCs w:val="26"/>
        </w:rPr>
        <w:t>Ардалина</w:t>
      </w:r>
      <w:proofErr w:type="spellEnd"/>
      <w:r w:rsidRPr="00FE3B76">
        <w:rPr>
          <w:sz w:val="26"/>
          <w:szCs w:val="26"/>
        </w:rPr>
        <w:t>, дома № 2, 4а, 5, 6а, 8а, 9, 10, 10а, 11а, 12, 12а, 14, 14а, 16а».</w:t>
      </w:r>
    </w:p>
    <w:p w:rsidR="00B173C3" w:rsidRPr="00510DA6" w:rsidRDefault="00B173C3" w:rsidP="00B173C3">
      <w:pPr>
        <w:ind w:firstLine="540"/>
        <w:jc w:val="both"/>
        <w:rPr>
          <w:sz w:val="26"/>
          <w:szCs w:val="26"/>
        </w:rPr>
      </w:pPr>
      <w:r w:rsidRPr="00510DA6">
        <w:rPr>
          <w:sz w:val="26"/>
          <w:szCs w:val="26"/>
        </w:rPr>
        <w:t>1.</w:t>
      </w:r>
      <w:r>
        <w:rPr>
          <w:sz w:val="26"/>
          <w:szCs w:val="26"/>
        </w:rPr>
        <w:t>7</w:t>
      </w:r>
      <w:r w:rsidRPr="00510DA6">
        <w:rPr>
          <w:sz w:val="26"/>
          <w:szCs w:val="26"/>
        </w:rPr>
        <w:t xml:space="preserve">. В строке «Участок № 37» столбца «Границы избирательных участков, расположение участковых избирательных комиссий, контактные телефоны» абзац </w:t>
      </w:r>
      <w:r w:rsidRPr="00FE3B76">
        <w:rPr>
          <w:sz w:val="26"/>
          <w:szCs w:val="26"/>
        </w:rPr>
        <w:t>второй изложить в следующей редакции: «- улица Озерная, дома № 1а, 1б, 1в, 2а, 2б, 5б, 8, 9а, 11а, 12, 14, 16, 18».</w:t>
      </w:r>
    </w:p>
    <w:p w:rsidR="00B173C3" w:rsidRPr="00510DA6" w:rsidRDefault="00B173C3" w:rsidP="00B173C3">
      <w:pPr>
        <w:ind w:firstLine="540"/>
        <w:jc w:val="both"/>
        <w:rPr>
          <w:sz w:val="26"/>
          <w:szCs w:val="26"/>
        </w:rPr>
      </w:pPr>
      <w:r w:rsidRPr="00510DA6">
        <w:rPr>
          <w:sz w:val="26"/>
          <w:szCs w:val="26"/>
        </w:rPr>
        <w:t>1.</w:t>
      </w:r>
      <w:r>
        <w:rPr>
          <w:sz w:val="26"/>
          <w:szCs w:val="26"/>
        </w:rPr>
        <w:t>8</w:t>
      </w:r>
      <w:r w:rsidRPr="00510DA6">
        <w:rPr>
          <w:sz w:val="26"/>
          <w:szCs w:val="26"/>
        </w:rPr>
        <w:t xml:space="preserve">. В строке «Участок № 39» столбца «Границы избирательных участков, расположение участковых избирательных комиссий, контактные телефоны» абзац </w:t>
      </w:r>
      <w:r w:rsidRPr="004026F5">
        <w:rPr>
          <w:sz w:val="26"/>
          <w:szCs w:val="26"/>
        </w:rPr>
        <w:t xml:space="preserve">третий изложить в следующей редакции: «- улица </w:t>
      </w:r>
      <w:proofErr w:type="spellStart"/>
      <w:r w:rsidRPr="004026F5">
        <w:rPr>
          <w:sz w:val="26"/>
          <w:szCs w:val="26"/>
        </w:rPr>
        <w:t>Россихина</w:t>
      </w:r>
      <w:proofErr w:type="spellEnd"/>
      <w:r w:rsidRPr="004026F5">
        <w:rPr>
          <w:sz w:val="26"/>
          <w:szCs w:val="26"/>
        </w:rPr>
        <w:t>, дома № 2, 5, 7, 8, 9, 10, 10а, 11, 12, 13, 14».</w:t>
      </w:r>
    </w:p>
    <w:p w:rsidR="00B173C3" w:rsidRPr="00510DA6" w:rsidRDefault="00B173C3" w:rsidP="00B173C3">
      <w:pPr>
        <w:ind w:firstLine="540"/>
        <w:jc w:val="both"/>
        <w:rPr>
          <w:sz w:val="26"/>
          <w:szCs w:val="26"/>
        </w:rPr>
      </w:pPr>
      <w:r w:rsidRPr="00510DA6">
        <w:rPr>
          <w:sz w:val="26"/>
          <w:szCs w:val="26"/>
        </w:rPr>
        <w:t>1.</w:t>
      </w:r>
      <w:r>
        <w:rPr>
          <w:sz w:val="26"/>
          <w:szCs w:val="26"/>
        </w:rPr>
        <w:t>9</w:t>
      </w:r>
      <w:r w:rsidRPr="00510DA6">
        <w:rPr>
          <w:sz w:val="26"/>
          <w:szCs w:val="26"/>
        </w:rPr>
        <w:t xml:space="preserve">. </w:t>
      </w:r>
      <w:proofErr w:type="gramStart"/>
      <w:r w:rsidRPr="00510DA6">
        <w:rPr>
          <w:sz w:val="26"/>
          <w:szCs w:val="26"/>
        </w:rPr>
        <w:t xml:space="preserve">В строке «Участок № 39» столбца «Границы избирательных участков, расположение участковых избирательных комиссий, контактные телефоны» абзац </w:t>
      </w:r>
      <w:r w:rsidRPr="00954F78">
        <w:rPr>
          <w:sz w:val="26"/>
          <w:szCs w:val="26"/>
        </w:rPr>
        <w:t xml:space="preserve">пятый изложить в следующей редакции: «- улица </w:t>
      </w:r>
      <w:proofErr w:type="spellStart"/>
      <w:r w:rsidRPr="00954F78">
        <w:rPr>
          <w:sz w:val="26"/>
          <w:szCs w:val="26"/>
        </w:rPr>
        <w:t>Тиманская</w:t>
      </w:r>
      <w:proofErr w:type="spellEnd"/>
      <w:r w:rsidRPr="00954F78">
        <w:rPr>
          <w:sz w:val="26"/>
          <w:szCs w:val="26"/>
        </w:rPr>
        <w:t>, дома № 1, 1а, 2, 3, 4, 5, 6, 8, 9, 10, 11, 12, 13, 14, 15, 16, 17, 18, 19, 20, 20а, 21, 22, 23, 24, 25, 26, 27, 28, 29, 30, 31, 32, 33, 34, 35».</w:t>
      </w:r>
      <w:proofErr w:type="gramEnd"/>
    </w:p>
    <w:p w:rsidR="00B173C3" w:rsidRPr="00510DA6" w:rsidRDefault="00B173C3" w:rsidP="00B173C3">
      <w:pPr>
        <w:ind w:firstLine="540"/>
        <w:jc w:val="both"/>
        <w:rPr>
          <w:sz w:val="26"/>
          <w:szCs w:val="26"/>
        </w:rPr>
      </w:pPr>
      <w:r w:rsidRPr="00510DA6">
        <w:rPr>
          <w:sz w:val="26"/>
          <w:szCs w:val="26"/>
        </w:rPr>
        <w:t>1.</w:t>
      </w:r>
      <w:r>
        <w:rPr>
          <w:sz w:val="26"/>
          <w:szCs w:val="26"/>
        </w:rPr>
        <w:t>10</w:t>
      </w:r>
      <w:r w:rsidRPr="00510DA6">
        <w:rPr>
          <w:sz w:val="26"/>
          <w:szCs w:val="26"/>
        </w:rPr>
        <w:t xml:space="preserve">. В строке «Участок № 39» столбца «Границы избирательных участков, расположение участковых избирательных комиссий, контактные телефоны» абзац </w:t>
      </w:r>
      <w:r w:rsidRPr="00C82257">
        <w:rPr>
          <w:sz w:val="26"/>
          <w:szCs w:val="26"/>
        </w:rPr>
        <w:t>шестой изложить в следующей редакции: «- переулок Строительный, дома № 1, 2, 3, 5».</w:t>
      </w:r>
    </w:p>
    <w:p w:rsidR="00B173C3" w:rsidRPr="00510DA6" w:rsidRDefault="00B173C3" w:rsidP="00B173C3">
      <w:pPr>
        <w:pStyle w:val="ConsPlusCell"/>
        <w:ind w:firstLine="540"/>
        <w:jc w:val="both"/>
      </w:pPr>
      <w:r w:rsidRPr="00510DA6">
        <w:t>1.</w:t>
      </w:r>
      <w:r>
        <w:t>11</w:t>
      </w:r>
      <w:r w:rsidRPr="00510DA6">
        <w:t xml:space="preserve">. В строке «Участок № 40» столбца «Границы избирательных участков, расположение участковых избирательных комиссий, контактные телефоны» абзац </w:t>
      </w:r>
      <w:r w:rsidRPr="006A3664">
        <w:t>второй изложить в следующей редакции: «- улица Юбилейная, дома № 66в, 68в, 80, 82, 86, 88, 89, 91, 93, 95, 97».</w:t>
      </w:r>
    </w:p>
    <w:p w:rsidR="00B173C3" w:rsidRPr="00510DA6" w:rsidRDefault="00B173C3" w:rsidP="00B173C3">
      <w:pPr>
        <w:pStyle w:val="ConsPlusCell"/>
        <w:ind w:firstLine="540"/>
        <w:jc w:val="both"/>
      </w:pPr>
      <w:r w:rsidRPr="00510DA6">
        <w:t>1.</w:t>
      </w:r>
      <w:r>
        <w:t>12</w:t>
      </w:r>
      <w:r w:rsidRPr="00510DA6">
        <w:t xml:space="preserve">. В строке «Участок № 40» столбца «Границы избирательных участков, </w:t>
      </w:r>
      <w:r w:rsidRPr="00CC1571">
        <w:t>расположение участковых избирательных комиссий, контактные телефоны» абзац шестой третий в следующей редакции: «- улица Дружбы, дома № 2, 3, 4, 5, 6, 7, 8, 9, 10, 11, 12, 13, 14, 15, 16, 17, 18, 19, 20, 21, 22, 23, 24, 25, 27».</w:t>
      </w:r>
    </w:p>
    <w:p w:rsidR="00B173C3" w:rsidRPr="00510DA6" w:rsidRDefault="00B173C3" w:rsidP="00B173C3">
      <w:pPr>
        <w:pStyle w:val="ConsPlusCell"/>
        <w:ind w:firstLine="540"/>
        <w:jc w:val="both"/>
      </w:pPr>
      <w:r w:rsidRPr="00317557">
        <w:t>1.1</w:t>
      </w:r>
      <w:r>
        <w:t>3</w:t>
      </w:r>
      <w:r w:rsidRPr="00317557">
        <w:t>. В строке «Участок № 40» столбца «Границы избирательных участков, расположение участковых избирательных комиссий, контактные телефоны» абзац четвертый изложить в следующей редакции: «- улица Международная, дома № 1, 2, 3, 4, 5, 6, 7, 8, 9, 10, 11, 12, 13, 14, 15, 16, 17, 18, 19, 20, 21, 22, 24, 26».</w:t>
      </w:r>
    </w:p>
    <w:p w:rsidR="00B173C3" w:rsidRPr="00510DA6" w:rsidRDefault="00B173C3" w:rsidP="00B173C3">
      <w:pPr>
        <w:pStyle w:val="ConsPlusCell"/>
        <w:ind w:firstLine="540"/>
        <w:jc w:val="both"/>
      </w:pPr>
      <w:r w:rsidRPr="00510DA6">
        <w:t>1.1</w:t>
      </w:r>
      <w:r>
        <w:t>4</w:t>
      </w:r>
      <w:r w:rsidRPr="00510DA6">
        <w:t xml:space="preserve">. В строке «Участок № 40» столбца «Границы избирательных участков, расположение участковых избирательных комиссий, контактные телефоны» абзац </w:t>
      </w:r>
      <w:r w:rsidRPr="0028552D">
        <w:t>седьмой изложить в следующей редакции: «- улица Спортивная, дома № 2, 4, 10, 12, 12а, 14, 16, 18, 20».</w:t>
      </w:r>
    </w:p>
    <w:p w:rsidR="00B173C3" w:rsidRPr="00510DA6" w:rsidRDefault="00B173C3" w:rsidP="00B173C3">
      <w:pPr>
        <w:pStyle w:val="ConsPlusCell"/>
        <w:ind w:firstLine="540"/>
        <w:jc w:val="both"/>
      </w:pPr>
      <w:r w:rsidRPr="00510DA6">
        <w:t>1.1</w:t>
      </w:r>
      <w:r>
        <w:t>5</w:t>
      </w:r>
      <w:r w:rsidRPr="00510DA6">
        <w:t xml:space="preserve">. В строке «Участок № 40» столбца «Границы избирательных участков, расположение участковых избирательных комиссий, контактные телефоны» абзац </w:t>
      </w:r>
      <w:r w:rsidRPr="00BA5AA9">
        <w:t xml:space="preserve">девятый изложить в следующей редакции: «- улица </w:t>
      </w:r>
      <w:proofErr w:type="spellStart"/>
      <w:r w:rsidRPr="00BA5AA9">
        <w:t>Садецкого</w:t>
      </w:r>
      <w:proofErr w:type="spellEnd"/>
      <w:r w:rsidRPr="00BA5AA9">
        <w:t>, дома № 35, 45».</w:t>
      </w:r>
    </w:p>
    <w:p w:rsidR="00B173C3" w:rsidRPr="00510DA6" w:rsidRDefault="00B173C3" w:rsidP="00B173C3">
      <w:pPr>
        <w:pStyle w:val="ConsPlusCell"/>
        <w:ind w:firstLine="540"/>
        <w:jc w:val="both"/>
      </w:pPr>
      <w:r w:rsidRPr="00510DA6">
        <w:t>1.1</w:t>
      </w:r>
      <w:r>
        <w:t>6</w:t>
      </w:r>
      <w:r w:rsidRPr="00510DA6">
        <w:t xml:space="preserve">. В строке «Участок № 40» столбца «Границы избирательных участков, расположение участковых избирательных комиссий, контактные телефоны» абзац </w:t>
      </w:r>
      <w:r w:rsidRPr="00BA5AA9">
        <w:t>десятый изложить в следующей редакции: «- улица Солнечная, дома № 3, 4, 11».</w:t>
      </w:r>
    </w:p>
    <w:p w:rsidR="00B173C3" w:rsidRPr="00510DA6" w:rsidRDefault="00B173C3" w:rsidP="00B173C3">
      <w:pPr>
        <w:pStyle w:val="ConsPlusCell"/>
        <w:ind w:firstLine="540"/>
        <w:jc w:val="both"/>
      </w:pPr>
      <w:r w:rsidRPr="00510DA6">
        <w:t>1.1</w:t>
      </w:r>
      <w:r>
        <w:t>7</w:t>
      </w:r>
      <w:r w:rsidRPr="00510DA6">
        <w:t xml:space="preserve">. В строке «Участок № 40» столбца «Границы избирательных участков, расположение участковых избирательных комиссий, контактные телефоны» абзац </w:t>
      </w:r>
      <w:r w:rsidRPr="000C64DE">
        <w:lastRenderedPageBreak/>
        <w:t>одиннадцатый изложить в следующей редакции: «- переулок Газовиков, дома № 3а, 3б, 4, 6, 8, 9а, 12, 14, 17, 18, 20, 21, 23, 24, 26».</w:t>
      </w:r>
    </w:p>
    <w:p w:rsidR="00B173C3" w:rsidRPr="00510DA6" w:rsidRDefault="00B173C3" w:rsidP="00B173C3">
      <w:pPr>
        <w:pStyle w:val="ConsPlusCell"/>
        <w:ind w:firstLine="540"/>
        <w:jc w:val="both"/>
      </w:pPr>
      <w:r w:rsidRPr="00510DA6">
        <w:t>1.1</w:t>
      </w:r>
      <w:r>
        <w:t>8</w:t>
      </w:r>
      <w:r w:rsidRPr="00510DA6">
        <w:t xml:space="preserve">.В строке «Участок № 40» столбца «Границы избирательных участков, расположение участковых избирательных комиссий, контактные телефоны» абзац </w:t>
      </w:r>
      <w:r w:rsidRPr="003E6DA9">
        <w:t>четырнадцатый изложить в следующей редакции: «- переулок Озерный, дома № 1, 3, 3а, 5, 5а, 6, 7а, 8, 9, 10, 11, 12, 13, 14, 16, 18, 20, 22, 24, 26, 28, 30, 32».</w:t>
      </w:r>
    </w:p>
    <w:p w:rsidR="00B173C3" w:rsidRPr="00510DA6" w:rsidRDefault="00B173C3" w:rsidP="00B173C3">
      <w:pPr>
        <w:pStyle w:val="ConsPlusCell"/>
        <w:ind w:firstLine="540"/>
        <w:jc w:val="both"/>
      </w:pPr>
      <w:r w:rsidRPr="00510DA6">
        <w:t>1.1</w:t>
      </w:r>
      <w:r>
        <w:t>9</w:t>
      </w:r>
      <w:r w:rsidRPr="00510DA6">
        <w:t xml:space="preserve">. В строке «Участок № 40» столбца «Границы избирательных участков, расположение участковых избирательных комиссий, контактные телефоны» абзац </w:t>
      </w:r>
      <w:r w:rsidRPr="00913CC8">
        <w:t>пятнадцатый изложить в следующей редакции: «- проезд Лая-</w:t>
      </w:r>
      <w:proofErr w:type="spellStart"/>
      <w:r w:rsidRPr="00913CC8">
        <w:t>Вожский</w:t>
      </w:r>
      <w:proofErr w:type="spellEnd"/>
      <w:r w:rsidRPr="00913CC8">
        <w:t>, дома № 2, 6, 8, 12</w:t>
      </w:r>
      <w:r w:rsidRPr="00510DA6">
        <w:t>».</w:t>
      </w:r>
    </w:p>
    <w:p w:rsidR="00B173C3" w:rsidRPr="00510DA6" w:rsidRDefault="00B173C3" w:rsidP="00B173C3">
      <w:pPr>
        <w:ind w:firstLine="540"/>
        <w:jc w:val="both"/>
        <w:rPr>
          <w:sz w:val="26"/>
          <w:szCs w:val="26"/>
        </w:rPr>
      </w:pPr>
      <w:r w:rsidRPr="00510DA6">
        <w:rPr>
          <w:sz w:val="26"/>
          <w:szCs w:val="26"/>
        </w:rPr>
        <w:t>2. Настоящее постановление вступает в силу со дня его принятия и подлежит официальному опубликованию.</w:t>
      </w:r>
    </w:p>
    <w:p w:rsidR="00B173C3" w:rsidRPr="00510DA6" w:rsidRDefault="00B173C3" w:rsidP="00B173C3">
      <w:pPr>
        <w:shd w:val="clear" w:color="auto" w:fill="FFFFFF"/>
        <w:ind w:right="4032"/>
        <w:rPr>
          <w:spacing w:val="-2"/>
          <w:sz w:val="26"/>
          <w:szCs w:val="26"/>
        </w:rPr>
      </w:pPr>
    </w:p>
    <w:p w:rsidR="00B173C3" w:rsidRPr="00510DA6" w:rsidRDefault="00B173C3" w:rsidP="00B173C3">
      <w:pPr>
        <w:jc w:val="both"/>
        <w:rPr>
          <w:sz w:val="26"/>
          <w:szCs w:val="26"/>
        </w:rPr>
      </w:pPr>
    </w:p>
    <w:p w:rsidR="00B173C3" w:rsidRPr="00510DA6" w:rsidRDefault="00B173C3" w:rsidP="00B173C3">
      <w:pPr>
        <w:shd w:val="clear" w:color="auto" w:fill="FFFFFF"/>
        <w:tabs>
          <w:tab w:val="left" w:pos="1354"/>
        </w:tabs>
        <w:ind w:right="57"/>
        <w:jc w:val="both"/>
        <w:rPr>
          <w:sz w:val="26"/>
          <w:szCs w:val="26"/>
        </w:rPr>
      </w:pPr>
    </w:p>
    <w:p w:rsidR="00B173C3" w:rsidRPr="00510DA6" w:rsidRDefault="00B173C3" w:rsidP="00B173C3">
      <w:pPr>
        <w:jc w:val="both"/>
        <w:rPr>
          <w:sz w:val="26"/>
          <w:szCs w:val="26"/>
        </w:rPr>
      </w:pPr>
      <w:r w:rsidRPr="00510DA6">
        <w:rPr>
          <w:sz w:val="26"/>
          <w:szCs w:val="26"/>
        </w:rPr>
        <w:t>Глава муниципального района</w:t>
      </w:r>
    </w:p>
    <w:p w:rsidR="00B173C3" w:rsidRDefault="00B173C3" w:rsidP="00B173C3">
      <w:pPr>
        <w:rPr>
          <w:sz w:val="28"/>
          <w:szCs w:val="28"/>
        </w:rPr>
      </w:pPr>
      <w:r w:rsidRPr="00510DA6">
        <w:rPr>
          <w:sz w:val="26"/>
          <w:szCs w:val="26"/>
        </w:rPr>
        <w:t>«Заполярный район»                                                                                     А.В. Безумов</w:t>
      </w:r>
    </w:p>
    <w:p w:rsidR="00ED4BCC" w:rsidRDefault="00ED4BCC" w:rsidP="00ED4BCC">
      <w:pPr>
        <w:rPr>
          <w:sz w:val="28"/>
          <w:szCs w:val="28"/>
        </w:rPr>
      </w:pPr>
    </w:p>
    <w:sectPr w:rsidR="00ED4BCC" w:rsidSect="00303F7F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305" w:rsidRDefault="00B14305" w:rsidP="00B173C3">
      <w:r>
        <w:separator/>
      </w:r>
    </w:p>
  </w:endnote>
  <w:endnote w:type="continuationSeparator" w:id="0">
    <w:p w:rsidR="00B14305" w:rsidRDefault="00B14305" w:rsidP="00B17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305" w:rsidRDefault="00B14305" w:rsidP="00B173C3">
      <w:r>
        <w:separator/>
      </w:r>
    </w:p>
  </w:footnote>
  <w:footnote w:type="continuationSeparator" w:id="0">
    <w:p w:rsidR="00B14305" w:rsidRDefault="00B14305" w:rsidP="00B17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3C3" w:rsidRDefault="0017565F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4381500</wp:posOffset>
              </wp:positionH>
              <wp:positionV relativeFrom="page">
                <wp:posOffset>254000</wp:posOffset>
              </wp:positionV>
              <wp:extent cx="2540000" cy="228600"/>
              <wp:effectExtent l="0" t="0" r="3175" b="3175"/>
              <wp:wrapNone/>
              <wp:docPr id="2" name="AryanReg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400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173C3" w:rsidRPr="00B173C3" w:rsidRDefault="00B173C3" w:rsidP="00B173C3">
                          <w:pPr>
                            <w:jc w:val="center"/>
                            <w:rPr>
                              <w:color w:val="000000"/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99000006/426(1)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AryanRegN" o:spid="_x0000_s1026" style="position:absolute;margin-left:345pt;margin-top:20pt;width:200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" filled="f" stroked="f">
              <v:textbox inset="0,0,0,0">
                <w:txbxContent>
                  <w:p w:rsidR="00B173C3" w:rsidRPr="00B173C3" w:rsidRDefault="00B173C3" w:rsidP="00B173C3">
                    <w:pPr>
                      <w:jc w:val="center"/>
                      <w:rPr>
                        <w:color w:val="000000"/>
                        <w:sz w:val="16"/>
                      </w:rPr>
                    </w:pPr>
                    <w:r>
                      <w:rPr>
                        <w:color w:val="000000"/>
                        <w:sz w:val="16"/>
                      </w:rPr>
                      <w:t>99000006/426(1)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1ff1d241-aaa2-4cca-94bf-a549d170492a"/>
  </w:docVars>
  <w:rsids>
    <w:rsidRoot w:val="00B173C3"/>
    <w:rsid w:val="0017565F"/>
    <w:rsid w:val="002D3EEC"/>
    <w:rsid w:val="00303F7F"/>
    <w:rsid w:val="006C7195"/>
    <w:rsid w:val="00751F5F"/>
    <w:rsid w:val="007B4922"/>
    <w:rsid w:val="009A4CB9"/>
    <w:rsid w:val="00A61A0A"/>
    <w:rsid w:val="00B14305"/>
    <w:rsid w:val="00B173C3"/>
    <w:rsid w:val="00B422D8"/>
    <w:rsid w:val="00CD2841"/>
    <w:rsid w:val="00E662F3"/>
    <w:rsid w:val="00ED4BCC"/>
    <w:rsid w:val="00EE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B173C3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a6">
    <w:name w:val="header"/>
    <w:basedOn w:val="a"/>
    <w:link w:val="a7"/>
    <w:uiPriority w:val="99"/>
    <w:semiHidden/>
    <w:unhideWhenUsed/>
    <w:rsid w:val="00B173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173C3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B173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73C3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B173C3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a6">
    <w:name w:val="header"/>
    <w:basedOn w:val="a"/>
    <w:link w:val="a7"/>
    <w:uiPriority w:val="99"/>
    <w:semiHidden/>
    <w:unhideWhenUsed/>
    <w:rsid w:val="00B173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173C3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B173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73C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ukovin.ZRNAO\Local%20Settings\Temp\bdttmp\ccdfa54a-a483-4c3d-b117-e8c46505d3c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54823-0035-4ED4-A42C-05004C87E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ccdfa54a-a483-4c3d-b117-e8c46505d3c1</Template>
  <TotalTime>1</TotalTime>
  <Pages>3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saukovin</dc:creator>
  <cp:lastModifiedBy>Недорубкова Вера Валерьевна</cp:lastModifiedBy>
  <cp:revision>3</cp:revision>
  <dcterms:created xsi:type="dcterms:W3CDTF">2014-05-19T06:51:00Z</dcterms:created>
  <dcterms:modified xsi:type="dcterms:W3CDTF">2014-05-19T07:55:00Z</dcterms:modified>
</cp:coreProperties>
</file>